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E9E9" w14:textId="0E24F10C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75157">
        <w:rPr>
          <w:b/>
          <w:noProof/>
          <w:sz w:val="24"/>
        </w:rPr>
        <w:t>301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2D53A560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8D1">
        <w:rPr>
          <w:rFonts w:ascii="Arial" w:hAnsi="Arial" w:cs="Arial"/>
          <w:b/>
          <w:bCs/>
          <w:sz w:val="22"/>
          <w:szCs w:val="22"/>
        </w:rPr>
        <w:t>Reply on</w:t>
      </w:r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 </w:t>
      </w:r>
      <w:r w:rsidR="005168D1" w:rsidRPr="005168D1">
        <w:rPr>
          <w:rFonts w:ascii="Arial" w:hAnsi="Arial" w:cs="Arial"/>
          <w:b/>
          <w:bCs/>
          <w:sz w:val="22"/>
          <w:szCs w:val="22"/>
        </w:rPr>
        <w:t>LS on Update of subscribed NSSAI when UE is not registered in network</w:t>
      </w:r>
    </w:p>
    <w:p w14:paraId="47320FBB" w14:textId="497EF5E1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6743A" w:rsidRPr="00E6743A">
        <w:rPr>
          <w:rFonts w:ascii="Arial" w:hAnsi="Arial" w:cs="Arial"/>
          <w:b/>
          <w:bCs/>
          <w:sz w:val="22"/>
          <w:szCs w:val="22"/>
        </w:rPr>
        <w:t>S2-2309953</w:t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4959D97" w14:textId="4E1DB9F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494E6B">
        <w:rPr>
          <w:rFonts w:ascii="Arial" w:hAnsi="Arial" w:cs="Arial"/>
          <w:b/>
          <w:bCs/>
          <w:sz w:val="22"/>
          <w:szCs w:val="22"/>
        </w:rPr>
        <w:t xml:space="preserve">TEI17,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494E6B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5006EDC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2253D5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6019EE90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D62F2E" w:rsidRPr="00D62F2E">
        <w:rPr>
          <w:rFonts w:ascii="Arial" w:hAnsi="Arial" w:cs="Arial"/>
          <w:b/>
        </w:rPr>
        <w:t>CR0173</w:t>
      </w:r>
      <w:r w:rsidR="00D62F2E" w:rsidRPr="00D62F2E">
        <w:rPr>
          <w:rFonts w:ascii="Arial" w:hAnsi="Arial" w:cs="Arial"/>
          <w:b/>
        </w:rPr>
        <w:t xml:space="preserve"> of TS </w:t>
      </w:r>
      <w:r w:rsidR="00D62F2E" w:rsidRPr="00D62F2E">
        <w:rPr>
          <w:rFonts w:ascii="Arial" w:hAnsi="Arial" w:cs="Arial"/>
          <w:b/>
        </w:rPr>
        <w:t>29</w:t>
      </w:r>
      <w:r w:rsidR="005564E5">
        <w:rPr>
          <w:rFonts w:ascii="Arial" w:hAnsi="Arial" w:cs="Arial"/>
          <w:b/>
        </w:rPr>
        <w:t>.</w:t>
      </w:r>
      <w:r w:rsidR="00D62F2E" w:rsidRPr="00D62F2E">
        <w:rPr>
          <w:rFonts w:ascii="Arial" w:hAnsi="Arial" w:cs="Arial"/>
          <w:b/>
        </w:rPr>
        <w:t>531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2D78393F" w14:textId="77777777" w:rsidR="002F3C55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 xml:space="preserve">CT4 thanks to the SA2 LS on </w:t>
      </w:r>
      <w:r w:rsidR="004A64F8" w:rsidRPr="004A64F8">
        <w:rPr>
          <w:rFonts w:ascii="Arial" w:hAnsi="Arial" w:cs="Arial"/>
          <w:bCs/>
        </w:rPr>
        <w:t>Update of subscribed NSSAI when UE is not registered in network</w:t>
      </w:r>
      <w:r w:rsidR="004F5A58">
        <w:rPr>
          <w:rFonts w:ascii="Arial" w:hAnsi="Arial" w:cs="Arial"/>
          <w:bCs/>
        </w:rPr>
        <w:t xml:space="preserve">. </w:t>
      </w:r>
    </w:p>
    <w:p w14:paraId="47784D55" w14:textId="299BC8C3" w:rsidR="00955AE7" w:rsidRDefault="004F5A58" w:rsidP="00955AE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the </w:t>
      </w:r>
      <w:r w:rsidR="002F3C55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question</w:t>
      </w:r>
      <w:r w:rsidR="002F3C55">
        <w:rPr>
          <w:rFonts w:ascii="Arial" w:hAnsi="Arial" w:cs="Arial"/>
          <w:bCs/>
        </w:rPr>
        <w:t>s, CT4 provide</w:t>
      </w:r>
      <w:r w:rsidR="00EE3039">
        <w:rPr>
          <w:rFonts w:ascii="Arial" w:hAnsi="Arial" w:cs="Arial"/>
          <w:bCs/>
        </w:rPr>
        <w:t>d</w:t>
      </w:r>
      <w:r w:rsidR="002F3C55">
        <w:rPr>
          <w:rFonts w:ascii="Arial" w:hAnsi="Arial" w:cs="Arial"/>
          <w:bCs/>
        </w:rPr>
        <w:t xml:space="preserve"> the following answers:</w:t>
      </w:r>
    </w:p>
    <w:p w14:paraId="12D1C57B" w14:textId="25B83BD1" w:rsidR="0019502A" w:rsidRPr="0019502A" w:rsidRDefault="00955AE7" w:rsidP="00955AE7">
      <w:pPr>
        <w:spacing w:after="120"/>
        <w:rPr>
          <w:rFonts w:ascii="Arial" w:hAnsi="Arial" w:cs="Arial"/>
          <w:bCs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Cs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P</w:t>
      </w:r>
      <w:r w:rsidR="002F3C55" w:rsidRPr="00B147FE">
        <w:rPr>
          <w:rFonts w:ascii="Arial" w:hAnsi="Arial" w:cs="Arial"/>
          <w:noProof/>
          <w:lang w:eastAsia="ko-KR"/>
        </w:rPr>
        <w:t xml:space="preserve">rovide guidance </w:t>
      </w:r>
      <w:r w:rsidR="002F3C55">
        <w:rPr>
          <w:rFonts w:ascii="Arial" w:hAnsi="Arial" w:cs="Arial"/>
          <w:noProof/>
          <w:lang w:eastAsia="ko-KR"/>
        </w:rPr>
        <w:t xml:space="preserve">to SA2 </w:t>
      </w:r>
      <w:r w:rsidR="002F3C55" w:rsidRPr="00B147FE">
        <w:rPr>
          <w:rFonts w:ascii="Arial" w:hAnsi="Arial" w:cs="Arial"/>
          <w:noProof/>
          <w:lang w:eastAsia="ko-KR"/>
        </w:rPr>
        <w:t xml:space="preserve">on how to best provide the NSSF an indication resulting in the </w:t>
      </w:r>
      <w:r w:rsidR="002F3C55">
        <w:rPr>
          <w:rFonts w:ascii="Arial" w:hAnsi="Arial" w:cs="Arial"/>
          <w:noProof/>
          <w:lang w:eastAsia="ko-KR"/>
        </w:rPr>
        <w:t>C</w:t>
      </w:r>
      <w:r w:rsidR="002F3C55" w:rsidRPr="00B147FE">
        <w:rPr>
          <w:rFonts w:ascii="Arial" w:hAnsi="Arial" w:cs="Arial"/>
          <w:noProof/>
          <w:lang w:eastAsia="ko-KR"/>
        </w:rPr>
        <w:t>onfigured NSSAI being returned</w:t>
      </w:r>
      <w:r w:rsidR="002F3C55">
        <w:rPr>
          <w:rFonts w:ascii="Arial" w:hAnsi="Arial" w:cs="Arial"/>
          <w:noProof/>
          <w:lang w:eastAsia="ko-KR"/>
        </w:rPr>
        <w:t xml:space="preserve"> to the AMF</w:t>
      </w:r>
    </w:p>
    <w:p w14:paraId="7639BDD9" w14:textId="33D44271" w:rsidR="00955AE7" w:rsidRDefault="002F3C55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  <w:bCs/>
          <w:noProof/>
          <w:lang w:eastAsia="ko-KR"/>
        </w:rPr>
        <w:t xml:space="preserve"> </w:t>
      </w:r>
      <w:r w:rsidR="0062797A">
        <w:rPr>
          <w:rFonts w:ascii="Arial" w:hAnsi="Arial" w:cs="Arial"/>
          <w:noProof/>
          <w:lang w:eastAsia="ko-KR"/>
        </w:rPr>
        <w:t xml:space="preserve">The </w:t>
      </w:r>
      <w:r w:rsidR="00867014">
        <w:rPr>
          <w:rFonts w:ascii="Arial" w:hAnsi="Arial" w:cs="Arial"/>
          <w:noProof/>
          <w:lang w:eastAsia="ko-KR"/>
        </w:rPr>
        <w:t xml:space="preserve">existing indication </w:t>
      </w:r>
      <w:r w:rsidR="00AB5BAE">
        <w:rPr>
          <w:rFonts w:ascii="Arial" w:hAnsi="Arial" w:cs="Arial"/>
          <w:noProof/>
          <w:lang w:eastAsia="ko-KR"/>
        </w:rPr>
        <w:t>(</w:t>
      </w:r>
      <w:r w:rsidR="00BA3ADC">
        <w:rPr>
          <w:rFonts w:ascii="Arial" w:hAnsi="Arial" w:cs="Arial"/>
          <w:noProof/>
          <w:lang w:eastAsia="ko-KR"/>
        </w:rPr>
        <w:t xml:space="preserve">e.g. </w:t>
      </w:r>
      <w:r w:rsidR="00BF1DF4">
        <w:rPr>
          <w:rFonts w:ascii="Arial" w:hAnsi="Arial" w:cs="Arial"/>
          <w:noProof/>
          <w:lang w:eastAsia="ko-KR"/>
        </w:rPr>
        <w:t xml:space="preserve">the </w:t>
      </w:r>
      <w:r w:rsidR="00AB5BAE">
        <w:rPr>
          <w:rFonts w:ascii="Arial" w:hAnsi="Arial" w:cs="Arial"/>
          <w:noProof/>
          <w:lang w:eastAsia="ko-KR"/>
        </w:rPr>
        <w:t xml:space="preserve">Default Configured NSSAI Indication) is </w:t>
      </w:r>
      <w:r w:rsidR="003902A3">
        <w:rPr>
          <w:rFonts w:ascii="Arial" w:hAnsi="Arial" w:cs="Arial"/>
          <w:noProof/>
          <w:lang w:eastAsia="ko-KR"/>
        </w:rPr>
        <w:t xml:space="preserve">explicitly </w:t>
      </w:r>
      <w:r w:rsidR="00AB5BAE">
        <w:rPr>
          <w:rFonts w:ascii="Arial" w:hAnsi="Arial" w:cs="Arial"/>
          <w:noProof/>
          <w:lang w:eastAsia="ko-KR"/>
        </w:rPr>
        <w:t>used when the indication was received from the UE</w:t>
      </w:r>
      <w:r w:rsidR="00940F3F">
        <w:rPr>
          <w:rFonts w:ascii="Arial" w:hAnsi="Arial" w:cs="Arial"/>
          <w:noProof/>
          <w:lang w:eastAsia="ko-KR"/>
        </w:rPr>
        <w:t xml:space="preserve"> while the scenario indicated by the SA2 agreed CR was triggered when the Network Slicing Subscription Change indication received from the UDM</w:t>
      </w:r>
      <w:r w:rsidR="00212478">
        <w:rPr>
          <w:rFonts w:ascii="Arial" w:hAnsi="Arial" w:cs="Arial"/>
          <w:noProof/>
          <w:lang w:eastAsia="ko-KR"/>
        </w:rPr>
        <w:t xml:space="preserve">. </w:t>
      </w:r>
      <w:r w:rsidR="00940F3F">
        <w:rPr>
          <w:rFonts w:ascii="Arial" w:hAnsi="Arial" w:cs="Arial"/>
          <w:noProof/>
          <w:lang w:eastAsia="ko-KR"/>
        </w:rPr>
        <w:t xml:space="preserve">Reusing the existing indication </w:t>
      </w:r>
      <w:r w:rsidR="00AC5203">
        <w:rPr>
          <w:rFonts w:ascii="Arial" w:hAnsi="Arial" w:cs="Arial"/>
          <w:noProof/>
          <w:lang w:eastAsia="ko-KR"/>
        </w:rPr>
        <w:t xml:space="preserve">will prevent the NSSF </w:t>
      </w:r>
      <w:r w:rsidR="00B64A0D">
        <w:rPr>
          <w:rFonts w:ascii="Arial" w:hAnsi="Arial" w:cs="Arial"/>
          <w:noProof/>
          <w:lang w:eastAsia="ko-KR"/>
        </w:rPr>
        <w:t>to distinguish the scneario</w:t>
      </w:r>
      <w:r w:rsidR="00F86021">
        <w:rPr>
          <w:rFonts w:ascii="Arial" w:hAnsi="Arial" w:cs="Arial"/>
          <w:noProof/>
          <w:lang w:eastAsia="ko-KR"/>
        </w:rPr>
        <w:t>s</w:t>
      </w:r>
      <w:r w:rsidR="00B64A0D">
        <w:rPr>
          <w:rFonts w:ascii="Arial" w:hAnsi="Arial" w:cs="Arial"/>
          <w:noProof/>
          <w:lang w:eastAsia="ko-KR"/>
        </w:rPr>
        <w:t xml:space="preserve"> and possibly perform different behavior</w:t>
      </w:r>
      <w:r w:rsidR="00BB18D2">
        <w:rPr>
          <w:rFonts w:ascii="Arial" w:hAnsi="Arial" w:cs="Arial"/>
          <w:noProof/>
          <w:lang w:eastAsia="ko-KR"/>
        </w:rPr>
        <w:t xml:space="preserve"> when needed</w:t>
      </w:r>
      <w:r w:rsidR="00DD3AC2">
        <w:rPr>
          <w:rFonts w:ascii="Arial" w:hAnsi="Arial" w:cs="Arial"/>
          <w:noProof/>
          <w:lang w:eastAsia="ko-KR"/>
        </w:rPr>
        <w:t xml:space="preserve"> in future</w:t>
      </w:r>
      <w:r w:rsidR="001C09BB">
        <w:rPr>
          <w:rFonts w:ascii="Arial" w:hAnsi="Arial" w:cs="Arial"/>
          <w:noProof/>
          <w:lang w:eastAsia="ko-KR"/>
        </w:rPr>
        <w:t>.</w:t>
      </w:r>
      <w:r w:rsidR="00144491">
        <w:rPr>
          <w:rFonts w:ascii="Arial" w:hAnsi="Arial" w:cs="Arial"/>
          <w:noProof/>
          <w:lang w:eastAsia="ko-KR"/>
        </w:rPr>
        <w:t xml:space="preserve"> CT4 considers that specifying a new indication for Network Slicing Subscription Change is the better way forward.</w:t>
      </w:r>
    </w:p>
    <w:p w14:paraId="2F3530C9" w14:textId="77777777" w:rsidR="00572D56" w:rsidRDefault="00572D56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</w:p>
    <w:p w14:paraId="7BEFBE14" w14:textId="57C6143A" w:rsidR="00572D56" w:rsidRDefault="00572D56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 w:rsidRPr="00632CC1">
        <w:rPr>
          <w:rFonts w:ascii="Arial" w:hAnsi="Arial" w:cs="Arial"/>
          <w:noProof/>
          <w:lang w:eastAsia="ko-KR"/>
        </w:rPr>
        <w:t xml:space="preserve">Additionally, </w:t>
      </w:r>
      <w:r w:rsidR="00AF7234" w:rsidRPr="00632CC1">
        <w:rPr>
          <w:rFonts w:ascii="Arial" w:hAnsi="Arial" w:cs="Arial"/>
          <w:noProof/>
          <w:lang w:eastAsia="ko-KR"/>
        </w:rPr>
        <w:t xml:space="preserve">an optional feature on Nnssf API can be defined for the support of the new indication. </w:t>
      </w:r>
      <w:r w:rsidR="00D9155F" w:rsidRPr="00632CC1">
        <w:rPr>
          <w:rFonts w:ascii="Arial" w:hAnsi="Arial" w:cs="Arial"/>
          <w:noProof/>
          <w:lang w:eastAsia="ko-KR"/>
        </w:rPr>
        <w:t xml:space="preserve">If the NSSF supports the </w:t>
      </w:r>
      <w:r w:rsidR="003A10E8" w:rsidRPr="00632CC1">
        <w:rPr>
          <w:rFonts w:ascii="Arial" w:hAnsi="Arial" w:cs="Arial"/>
          <w:noProof/>
          <w:lang w:eastAsia="ko-KR"/>
        </w:rPr>
        <w:t>feature</w:t>
      </w:r>
      <w:r w:rsidR="00D9155F" w:rsidRPr="00632CC1">
        <w:rPr>
          <w:rFonts w:ascii="Arial" w:hAnsi="Arial" w:cs="Arial"/>
          <w:noProof/>
          <w:lang w:eastAsia="ko-KR"/>
        </w:rPr>
        <w:t xml:space="preserve">, </w:t>
      </w:r>
      <w:r w:rsidR="003A10E8" w:rsidRPr="00632CC1">
        <w:rPr>
          <w:rFonts w:ascii="Arial" w:hAnsi="Arial" w:cs="Arial"/>
          <w:noProof/>
          <w:lang w:eastAsia="ko-KR"/>
        </w:rPr>
        <w:t xml:space="preserve">the AMF can use the new </w:t>
      </w:r>
      <w:r w:rsidR="00BA3ADC" w:rsidRPr="00632CC1">
        <w:rPr>
          <w:rFonts w:ascii="Arial" w:hAnsi="Arial" w:cs="Arial"/>
          <w:noProof/>
          <w:lang w:eastAsia="ko-KR"/>
        </w:rPr>
        <w:t xml:space="preserve">indication as preferred option; otherwise, the AMF may </w:t>
      </w:r>
      <w:r w:rsidR="001935F7" w:rsidRPr="00632CC1">
        <w:rPr>
          <w:rFonts w:ascii="Arial" w:hAnsi="Arial" w:cs="Arial"/>
          <w:noProof/>
          <w:lang w:eastAsia="ko-KR"/>
        </w:rPr>
        <w:t xml:space="preserve">use </w:t>
      </w:r>
      <w:r w:rsidR="00BA3ADC" w:rsidRPr="00632CC1">
        <w:rPr>
          <w:rFonts w:ascii="Arial" w:hAnsi="Arial" w:cs="Arial"/>
          <w:noProof/>
          <w:lang w:eastAsia="ko-KR"/>
        </w:rPr>
        <w:t xml:space="preserve">existing indication (e.g. </w:t>
      </w:r>
      <w:r w:rsidR="00291CBB" w:rsidRPr="00632CC1">
        <w:rPr>
          <w:rFonts w:ascii="Arial" w:hAnsi="Arial" w:cs="Arial"/>
          <w:noProof/>
          <w:lang w:eastAsia="ko-KR"/>
        </w:rPr>
        <w:t xml:space="preserve">the </w:t>
      </w:r>
      <w:r w:rsidR="00BF1DF4" w:rsidRPr="00632CC1">
        <w:rPr>
          <w:rFonts w:ascii="Arial" w:hAnsi="Arial" w:cs="Arial"/>
          <w:noProof/>
          <w:lang w:eastAsia="ko-KR"/>
        </w:rPr>
        <w:t>Default Configured NSSAI Indication) towards a legacy NSSF</w:t>
      </w:r>
      <w:r w:rsidR="00AF5C68" w:rsidRPr="00632CC1">
        <w:rPr>
          <w:rFonts w:ascii="Arial" w:hAnsi="Arial" w:cs="Arial"/>
          <w:noProof/>
          <w:lang w:eastAsia="ko-KR"/>
        </w:rPr>
        <w:t xml:space="preserve"> as a compromised option</w:t>
      </w:r>
      <w:r w:rsidR="00BF1DF4" w:rsidRPr="00632CC1">
        <w:rPr>
          <w:rFonts w:ascii="Arial" w:hAnsi="Arial" w:cs="Arial"/>
          <w:noProof/>
          <w:lang w:eastAsia="ko-KR"/>
        </w:rPr>
        <w:t>.</w:t>
      </w:r>
    </w:p>
    <w:p w14:paraId="11CED062" w14:textId="77777777" w:rsidR="00A057CB" w:rsidRDefault="00A057CB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</w:p>
    <w:p w14:paraId="6382EB73" w14:textId="77777777" w:rsidR="00A057CB" w:rsidRPr="00A057CB" w:rsidRDefault="00A057CB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lang w:eastAsia="ko-KR"/>
        </w:rPr>
      </w:pPr>
    </w:p>
    <w:p w14:paraId="3A83AE55" w14:textId="2267D966" w:rsidR="0097109B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Q2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Decide whether the change can be applied to releases prior to Release 17</w:t>
      </w:r>
    </w:p>
    <w:p w14:paraId="315A620B" w14:textId="3C21ACF8" w:rsidR="00955AE7" w:rsidRDefault="0097109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A2</w:t>
      </w:r>
      <w:r w:rsidRPr="0060114F">
        <w:rPr>
          <w:rFonts w:ascii="Arial" w:hAnsi="Arial" w:cs="Arial"/>
          <w:b/>
          <w:color w:val="FF0000"/>
        </w:rPr>
        <w:t>]</w:t>
      </w:r>
      <w:r w:rsidRPr="0097109B">
        <w:rPr>
          <w:rFonts w:ascii="Arial" w:hAnsi="Arial" w:cs="Arial"/>
          <w:b/>
          <w:bCs/>
          <w:noProof/>
          <w:lang w:eastAsia="ko-KR"/>
        </w:rPr>
        <w:t xml:space="preserve"> </w:t>
      </w:r>
      <w:r w:rsidR="00186139" w:rsidRPr="00186139">
        <w:rPr>
          <w:rFonts w:ascii="Arial" w:hAnsi="Arial" w:cs="Arial"/>
          <w:noProof/>
          <w:lang w:eastAsia="ko-KR"/>
        </w:rPr>
        <w:t>CT4</w:t>
      </w:r>
      <w:r w:rsidR="00186139">
        <w:rPr>
          <w:rFonts w:ascii="Arial" w:hAnsi="Arial" w:cs="Arial"/>
          <w:noProof/>
          <w:lang w:eastAsia="ko-KR"/>
        </w:rPr>
        <w:t xml:space="preserve"> thinks the correction can be started from Release 17.</w:t>
      </w:r>
    </w:p>
    <w:p w14:paraId="07776950" w14:textId="77777777" w:rsidR="00A057CB" w:rsidRPr="0097109B" w:rsidRDefault="00A057C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</w:p>
    <w:p w14:paraId="3A0D7C60" w14:textId="77777777" w:rsidR="00955AE7" w:rsidRDefault="00955AE7" w:rsidP="00955AE7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/>
        </w:rPr>
      </w:pPr>
    </w:p>
    <w:p w14:paraId="758986DF" w14:textId="069874EB" w:rsidR="00955AE7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Q3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I</w:t>
      </w:r>
      <w:r w:rsidR="002F3C55" w:rsidRPr="00B147FE">
        <w:rPr>
          <w:rFonts w:ascii="Arial" w:hAnsi="Arial" w:cs="Arial"/>
          <w:noProof/>
          <w:lang w:eastAsia="ko-KR"/>
        </w:rPr>
        <w:t>f needed, update TS 29.531</w:t>
      </w:r>
      <w:r w:rsidR="002F3C55">
        <w:rPr>
          <w:rFonts w:ascii="Arial" w:hAnsi="Arial" w:cs="Arial"/>
          <w:noProof/>
          <w:lang w:eastAsia="ko-KR"/>
        </w:rPr>
        <w:t xml:space="preserve"> accordingly</w:t>
      </w:r>
      <w:r w:rsidR="002F3C55" w:rsidRPr="00B147FE">
        <w:rPr>
          <w:rFonts w:ascii="Arial" w:hAnsi="Arial" w:cs="Arial"/>
          <w:noProof/>
          <w:lang w:eastAsia="ko-KR"/>
        </w:rPr>
        <w:t>.</w:t>
      </w:r>
    </w:p>
    <w:p w14:paraId="26B2AF58" w14:textId="673E04A9" w:rsidR="00E43475" w:rsidRPr="006A37C6" w:rsidRDefault="00955AE7" w:rsidP="006A37C6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A3</w:t>
      </w:r>
      <w:r w:rsidRPr="0060114F">
        <w:rPr>
          <w:rFonts w:ascii="Arial" w:hAnsi="Arial" w:cs="Arial"/>
          <w:b/>
          <w:color w:val="FF0000"/>
        </w:rPr>
        <w:t>]</w:t>
      </w:r>
      <w:r w:rsidRPr="00955AE7">
        <w:rPr>
          <w:rFonts w:ascii="Arial" w:hAnsi="Arial" w:cs="Arial"/>
          <w:b/>
          <w:bCs/>
          <w:noProof/>
          <w:lang w:eastAsia="ko-KR"/>
        </w:rPr>
        <w:t xml:space="preserve"> </w:t>
      </w:r>
      <w:r w:rsidR="00A66562">
        <w:rPr>
          <w:rFonts w:ascii="Arial" w:hAnsi="Arial" w:cs="Arial"/>
          <w:noProof/>
          <w:lang w:eastAsia="ko-KR"/>
        </w:rPr>
        <w:t>CT4 has agreed the attached CR</w:t>
      </w:r>
      <w:r w:rsidR="00BF59BC">
        <w:rPr>
          <w:rFonts w:ascii="Arial" w:hAnsi="Arial" w:cs="Arial"/>
          <w:noProof/>
          <w:lang w:eastAsia="ko-KR"/>
        </w:rPr>
        <w:t>0173</w:t>
      </w:r>
      <w:r w:rsidR="00A66562">
        <w:rPr>
          <w:rFonts w:ascii="Arial" w:hAnsi="Arial" w:cs="Arial"/>
          <w:noProof/>
          <w:lang w:eastAsia="ko-KR"/>
        </w:rPr>
        <w:t xml:space="preserve"> </w:t>
      </w:r>
      <w:r w:rsidR="00286520">
        <w:rPr>
          <w:rFonts w:ascii="Arial" w:hAnsi="Arial" w:cs="Arial"/>
          <w:noProof/>
          <w:lang w:eastAsia="ko-KR"/>
        </w:rPr>
        <w:t xml:space="preserve">of </w:t>
      </w:r>
      <w:r w:rsidR="00A66562">
        <w:rPr>
          <w:rFonts w:ascii="Arial" w:hAnsi="Arial" w:cs="Arial"/>
          <w:noProof/>
          <w:lang w:eastAsia="ko-KR"/>
        </w:rPr>
        <w:t>TS 29.531</w:t>
      </w:r>
      <w:r w:rsidR="00904409">
        <w:rPr>
          <w:rFonts w:ascii="Arial" w:hAnsi="Arial" w:cs="Arial"/>
          <w:noProof/>
          <w:lang w:eastAsia="ko-KR"/>
        </w:rPr>
        <w:t xml:space="preserve">, which </w:t>
      </w:r>
      <w:r w:rsidR="00A66562">
        <w:rPr>
          <w:rFonts w:ascii="Arial" w:hAnsi="Arial" w:cs="Arial"/>
          <w:noProof/>
          <w:lang w:eastAsia="ko-KR"/>
        </w:rPr>
        <w:t>define</w:t>
      </w:r>
      <w:r w:rsidR="00904409">
        <w:rPr>
          <w:rFonts w:ascii="Arial" w:hAnsi="Arial" w:cs="Arial"/>
          <w:noProof/>
          <w:lang w:eastAsia="ko-KR"/>
        </w:rPr>
        <w:t>s</w:t>
      </w:r>
      <w:r w:rsidR="00A66562">
        <w:rPr>
          <w:rFonts w:ascii="Arial" w:hAnsi="Arial" w:cs="Arial"/>
          <w:noProof/>
          <w:lang w:eastAsia="ko-KR"/>
        </w:rPr>
        <w:t xml:space="preserve"> the new indication of Network Slicing Subscription Change for Nnssf_NSSelection_Get </w:t>
      </w:r>
      <w:r w:rsidR="001F48F5">
        <w:rPr>
          <w:rFonts w:ascii="Arial" w:hAnsi="Arial" w:cs="Arial"/>
          <w:noProof/>
          <w:lang w:eastAsia="ko-KR"/>
        </w:rPr>
        <w:t xml:space="preserve">operation </w:t>
      </w:r>
      <w:r w:rsidR="00A66562">
        <w:rPr>
          <w:rFonts w:ascii="Arial" w:hAnsi="Arial" w:cs="Arial"/>
          <w:noProof/>
          <w:lang w:eastAsia="ko-KR"/>
        </w:rPr>
        <w:t>during UE registration</w:t>
      </w:r>
      <w:r w:rsidR="00294C54">
        <w:rPr>
          <w:rFonts w:ascii="Arial" w:hAnsi="Arial" w:cs="Arial"/>
          <w:noProof/>
          <w:lang w:eastAsia="ko-KR"/>
        </w:rPr>
        <w:t xml:space="preserve"> procedure</w:t>
      </w:r>
      <w:r w:rsidR="00A66562">
        <w:rPr>
          <w:rFonts w:ascii="Arial" w:hAnsi="Arial" w:cs="Arial"/>
          <w:noProof/>
          <w:lang w:eastAsia="ko-KR"/>
        </w:rPr>
        <w:t>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3BCA0A01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5E4F6E">
        <w:rPr>
          <w:rFonts w:ascii="Arial" w:hAnsi="Arial" w:cs="Arial"/>
        </w:rPr>
        <w:t>take the above information into account and align the stage 2 specification if needed to the CT4 suggestion.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lastRenderedPageBreak/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7EFEC" w14:textId="77777777" w:rsidR="00492C6B" w:rsidRDefault="00492C6B">
      <w:pPr>
        <w:spacing w:after="0"/>
      </w:pPr>
      <w:r>
        <w:separator/>
      </w:r>
    </w:p>
  </w:endnote>
  <w:endnote w:type="continuationSeparator" w:id="0">
    <w:p w14:paraId="04D223F2" w14:textId="77777777" w:rsidR="00492C6B" w:rsidRDefault="00492C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D09FA" w14:textId="77777777" w:rsidR="00492C6B" w:rsidRDefault="00492C6B">
      <w:pPr>
        <w:spacing w:after="0"/>
      </w:pPr>
      <w:r>
        <w:separator/>
      </w:r>
    </w:p>
  </w:footnote>
  <w:footnote w:type="continuationSeparator" w:id="0">
    <w:p w14:paraId="31B15BDA" w14:textId="77777777" w:rsidR="00492C6B" w:rsidRDefault="00492C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1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3"/>
  </w:num>
  <w:num w:numId="10" w16cid:durableId="764544213">
    <w:abstractNumId w:val="2"/>
  </w:num>
  <w:num w:numId="11" w16cid:durableId="1569246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3266"/>
    <w:rsid w:val="00035D7F"/>
    <w:rsid w:val="00041D69"/>
    <w:rsid w:val="000427FF"/>
    <w:rsid w:val="00042A79"/>
    <w:rsid w:val="00065210"/>
    <w:rsid w:val="000821DB"/>
    <w:rsid w:val="000870CC"/>
    <w:rsid w:val="00090C50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077C3"/>
    <w:rsid w:val="001125DD"/>
    <w:rsid w:val="00134CA7"/>
    <w:rsid w:val="001417D7"/>
    <w:rsid w:val="00141C89"/>
    <w:rsid w:val="00144491"/>
    <w:rsid w:val="0014560E"/>
    <w:rsid w:val="00161587"/>
    <w:rsid w:val="00174922"/>
    <w:rsid w:val="001823EB"/>
    <w:rsid w:val="00186139"/>
    <w:rsid w:val="0019183E"/>
    <w:rsid w:val="001935F7"/>
    <w:rsid w:val="0019502A"/>
    <w:rsid w:val="00197E4E"/>
    <w:rsid w:val="001A1A71"/>
    <w:rsid w:val="001B624F"/>
    <w:rsid w:val="001C04B8"/>
    <w:rsid w:val="001C09BB"/>
    <w:rsid w:val="001C1E87"/>
    <w:rsid w:val="001D3B8F"/>
    <w:rsid w:val="001D546C"/>
    <w:rsid w:val="001D6791"/>
    <w:rsid w:val="001F48F5"/>
    <w:rsid w:val="001F490F"/>
    <w:rsid w:val="001F6A6F"/>
    <w:rsid w:val="00212478"/>
    <w:rsid w:val="002124BC"/>
    <w:rsid w:val="002230BC"/>
    <w:rsid w:val="00225023"/>
    <w:rsid w:val="002256B6"/>
    <w:rsid w:val="00231C6C"/>
    <w:rsid w:val="00231CB2"/>
    <w:rsid w:val="00245857"/>
    <w:rsid w:val="00254E2D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B3550"/>
    <w:rsid w:val="002B3BEC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D31"/>
    <w:rsid w:val="00314612"/>
    <w:rsid w:val="00346C5D"/>
    <w:rsid w:val="003733CC"/>
    <w:rsid w:val="00383545"/>
    <w:rsid w:val="00385BCC"/>
    <w:rsid w:val="003902A3"/>
    <w:rsid w:val="003A10E8"/>
    <w:rsid w:val="003B0D61"/>
    <w:rsid w:val="003B20B5"/>
    <w:rsid w:val="003C2D9D"/>
    <w:rsid w:val="003C49E6"/>
    <w:rsid w:val="003C671C"/>
    <w:rsid w:val="003D5560"/>
    <w:rsid w:val="003E0D47"/>
    <w:rsid w:val="00426BC5"/>
    <w:rsid w:val="00433500"/>
    <w:rsid w:val="00433F71"/>
    <w:rsid w:val="00440D43"/>
    <w:rsid w:val="004564CF"/>
    <w:rsid w:val="0047041F"/>
    <w:rsid w:val="00472CB6"/>
    <w:rsid w:val="004739ED"/>
    <w:rsid w:val="00475FDE"/>
    <w:rsid w:val="00476997"/>
    <w:rsid w:val="00492C6B"/>
    <w:rsid w:val="00494E6B"/>
    <w:rsid w:val="004953A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5A58"/>
    <w:rsid w:val="00502CA2"/>
    <w:rsid w:val="005114FB"/>
    <w:rsid w:val="005168D1"/>
    <w:rsid w:val="00534A1C"/>
    <w:rsid w:val="0053716F"/>
    <w:rsid w:val="00544730"/>
    <w:rsid w:val="0054569C"/>
    <w:rsid w:val="005520A4"/>
    <w:rsid w:val="0055381E"/>
    <w:rsid w:val="00553EC5"/>
    <w:rsid w:val="005564E5"/>
    <w:rsid w:val="005570A2"/>
    <w:rsid w:val="00572D56"/>
    <w:rsid w:val="00576269"/>
    <w:rsid w:val="0058100A"/>
    <w:rsid w:val="00583AAA"/>
    <w:rsid w:val="00596B95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F3B0C"/>
    <w:rsid w:val="00704D71"/>
    <w:rsid w:val="0071245C"/>
    <w:rsid w:val="00717094"/>
    <w:rsid w:val="00717FE9"/>
    <w:rsid w:val="00742C0A"/>
    <w:rsid w:val="00743E33"/>
    <w:rsid w:val="00746319"/>
    <w:rsid w:val="007500BF"/>
    <w:rsid w:val="00766222"/>
    <w:rsid w:val="007705A0"/>
    <w:rsid w:val="007930DF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770E"/>
    <w:rsid w:val="00852D26"/>
    <w:rsid w:val="00864E84"/>
    <w:rsid w:val="008661B8"/>
    <w:rsid w:val="00867014"/>
    <w:rsid w:val="00884C05"/>
    <w:rsid w:val="008860EC"/>
    <w:rsid w:val="00886847"/>
    <w:rsid w:val="00890915"/>
    <w:rsid w:val="008A1BC0"/>
    <w:rsid w:val="008B4A1E"/>
    <w:rsid w:val="008C1F7A"/>
    <w:rsid w:val="008C3BBF"/>
    <w:rsid w:val="008C4B49"/>
    <w:rsid w:val="008D772F"/>
    <w:rsid w:val="00902EC1"/>
    <w:rsid w:val="00904409"/>
    <w:rsid w:val="009067A7"/>
    <w:rsid w:val="00931C82"/>
    <w:rsid w:val="00936F4F"/>
    <w:rsid w:val="0093710C"/>
    <w:rsid w:val="00940F3F"/>
    <w:rsid w:val="009517BA"/>
    <w:rsid w:val="00955AE7"/>
    <w:rsid w:val="00956AEB"/>
    <w:rsid w:val="00962059"/>
    <w:rsid w:val="00964184"/>
    <w:rsid w:val="0097109B"/>
    <w:rsid w:val="0099764C"/>
    <w:rsid w:val="009A1EB4"/>
    <w:rsid w:val="009C11D9"/>
    <w:rsid w:val="009D1BF5"/>
    <w:rsid w:val="009F2DB9"/>
    <w:rsid w:val="009F7939"/>
    <w:rsid w:val="009F7ECE"/>
    <w:rsid w:val="00A0473B"/>
    <w:rsid w:val="00A057CB"/>
    <w:rsid w:val="00A16970"/>
    <w:rsid w:val="00A2151D"/>
    <w:rsid w:val="00A24750"/>
    <w:rsid w:val="00A30381"/>
    <w:rsid w:val="00A31831"/>
    <w:rsid w:val="00A53FBD"/>
    <w:rsid w:val="00A554C4"/>
    <w:rsid w:val="00A66562"/>
    <w:rsid w:val="00AA4012"/>
    <w:rsid w:val="00AB0241"/>
    <w:rsid w:val="00AB437C"/>
    <w:rsid w:val="00AB53DE"/>
    <w:rsid w:val="00AB5BAE"/>
    <w:rsid w:val="00AB796C"/>
    <w:rsid w:val="00AC5203"/>
    <w:rsid w:val="00AD0F4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3ADC"/>
    <w:rsid w:val="00BA4979"/>
    <w:rsid w:val="00BA4F8A"/>
    <w:rsid w:val="00BB18D2"/>
    <w:rsid w:val="00BB5526"/>
    <w:rsid w:val="00BC6D43"/>
    <w:rsid w:val="00BD30E9"/>
    <w:rsid w:val="00BD574C"/>
    <w:rsid w:val="00BE64BB"/>
    <w:rsid w:val="00BE6822"/>
    <w:rsid w:val="00BF1DF4"/>
    <w:rsid w:val="00BF59BC"/>
    <w:rsid w:val="00BF5D05"/>
    <w:rsid w:val="00BF7679"/>
    <w:rsid w:val="00C048AA"/>
    <w:rsid w:val="00C155E7"/>
    <w:rsid w:val="00C20574"/>
    <w:rsid w:val="00C21BDE"/>
    <w:rsid w:val="00C23E7D"/>
    <w:rsid w:val="00C330A6"/>
    <w:rsid w:val="00C430E7"/>
    <w:rsid w:val="00C51544"/>
    <w:rsid w:val="00C536FA"/>
    <w:rsid w:val="00C627BB"/>
    <w:rsid w:val="00C62F51"/>
    <w:rsid w:val="00C65A99"/>
    <w:rsid w:val="00C77E45"/>
    <w:rsid w:val="00C81F79"/>
    <w:rsid w:val="00CB5D79"/>
    <w:rsid w:val="00CC096B"/>
    <w:rsid w:val="00CC1F0A"/>
    <w:rsid w:val="00CC414B"/>
    <w:rsid w:val="00CD6CAA"/>
    <w:rsid w:val="00CE24F5"/>
    <w:rsid w:val="00CE39FE"/>
    <w:rsid w:val="00CF5041"/>
    <w:rsid w:val="00CF6087"/>
    <w:rsid w:val="00D057ED"/>
    <w:rsid w:val="00D13A73"/>
    <w:rsid w:val="00D2037B"/>
    <w:rsid w:val="00D22542"/>
    <w:rsid w:val="00D22870"/>
    <w:rsid w:val="00D475BD"/>
    <w:rsid w:val="00D50F78"/>
    <w:rsid w:val="00D60BD2"/>
    <w:rsid w:val="00D613B1"/>
    <w:rsid w:val="00D6206E"/>
    <w:rsid w:val="00D6296E"/>
    <w:rsid w:val="00D62F2E"/>
    <w:rsid w:val="00D7447B"/>
    <w:rsid w:val="00D74496"/>
    <w:rsid w:val="00D75157"/>
    <w:rsid w:val="00D77042"/>
    <w:rsid w:val="00D85DAD"/>
    <w:rsid w:val="00D9155F"/>
    <w:rsid w:val="00DA216B"/>
    <w:rsid w:val="00DA77E8"/>
    <w:rsid w:val="00DA7E6E"/>
    <w:rsid w:val="00DB4644"/>
    <w:rsid w:val="00DC148F"/>
    <w:rsid w:val="00DC428A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3475"/>
    <w:rsid w:val="00E52988"/>
    <w:rsid w:val="00E54DAE"/>
    <w:rsid w:val="00E63162"/>
    <w:rsid w:val="00E66460"/>
    <w:rsid w:val="00E6743A"/>
    <w:rsid w:val="00E71615"/>
    <w:rsid w:val="00E73B85"/>
    <w:rsid w:val="00E97229"/>
    <w:rsid w:val="00EA0936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23E6"/>
    <w:rsid w:val="00F44696"/>
    <w:rsid w:val="00F64DDD"/>
    <w:rsid w:val="00F70776"/>
    <w:rsid w:val="00F86021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CT4#118</cp:lastModifiedBy>
  <cp:revision>177</cp:revision>
  <cp:lastPrinted>2002-04-23T07:10:00Z</cp:lastPrinted>
  <dcterms:created xsi:type="dcterms:W3CDTF">2022-02-18T06:27:00Z</dcterms:created>
  <dcterms:modified xsi:type="dcterms:W3CDTF">2023-09-29T07:48:00Z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